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78" w:rsidRPr="006B1C3B" w:rsidRDefault="00CD6897" w:rsidP="00D70A78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317"/>
      <w:bookmarkStart w:id="1" w:name="_Hlk201668348"/>
      <w:r w:rsidR="00D70A78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bookmarkEnd w:id="0"/>
    <w:bookmarkEnd w:id="1"/>
    <w:p w:rsidR="000C0D38" w:rsidRPr="000C0D38" w:rsidRDefault="000C0D38" w:rsidP="000C0D38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0C0D38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0C0D38" w:rsidRPr="000C0D38" w:rsidRDefault="000C0D38" w:rsidP="000C0D38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0C0D38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2A4FDE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0C0D38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2A4FDE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0C0D38" w:rsidRPr="000C0D38" w:rsidRDefault="000C0D38" w:rsidP="000C0D38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0C0D38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0C0D38">
        <w:rPr>
          <w:rFonts w:ascii="Corbel" w:hAnsi="Corbel" w:cs="Corbel"/>
          <w:sz w:val="24"/>
          <w:szCs w:val="24"/>
          <w:lang w:eastAsia="ar-SA"/>
        </w:rPr>
        <w:t>)</w:t>
      </w:r>
    </w:p>
    <w:p w:rsidR="000C0D38" w:rsidRPr="000C0D38" w:rsidRDefault="000C0D38" w:rsidP="000C0D38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0C0D38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5C5555">
        <w:rPr>
          <w:rFonts w:ascii="Corbel" w:hAnsi="Corbel" w:cs="Corbel"/>
          <w:sz w:val="24"/>
          <w:szCs w:val="24"/>
          <w:lang w:eastAsia="ar-SA"/>
        </w:rPr>
        <w:t>2028</w:t>
      </w:r>
      <w:r w:rsidRPr="000C0D38">
        <w:rPr>
          <w:rFonts w:ascii="Corbel" w:hAnsi="Corbel" w:cs="Corbel"/>
          <w:sz w:val="24"/>
          <w:szCs w:val="24"/>
          <w:lang w:eastAsia="ar-SA"/>
        </w:rPr>
        <w:t>/202</w:t>
      </w:r>
      <w:r w:rsidR="005C5555">
        <w:rPr>
          <w:rFonts w:ascii="Corbel" w:hAnsi="Corbel" w:cs="Corbel"/>
          <w:sz w:val="24"/>
          <w:szCs w:val="24"/>
          <w:lang w:eastAsia="ar-SA"/>
        </w:rPr>
        <w:t>9</w:t>
      </w:r>
    </w:p>
    <w:p w:rsidR="00E64FC5" w:rsidRDefault="00E64FC5" w:rsidP="00D70A78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licencjackie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0A78" w:rsidRPr="009C54AE" w:rsidTr="00D70A78">
        <w:tc>
          <w:tcPr>
            <w:tcW w:w="2694" w:type="dxa"/>
            <w:vAlign w:val="center"/>
          </w:tcPr>
          <w:p w:rsidR="00D70A78" w:rsidRPr="009C54AE" w:rsidRDefault="00D70A78" w:rsidP="00D70A7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D70A78" w:rsidRPr="00D70A78" w:rsidRDefault="00D70A78" w:rsidP="00D70A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70A78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D70A78" w:rsidRPr="009C54AE" w:rsidTr="00D70A78">
        <w:tc>
          <w:tcPr>
            <w:tcW w:w="2694" w:type="dxa"/>
            <w:vAlign w:val="center"/>
          </w:tcPr>
          <w:p w:rsidR="00D70A78" w:rsidRPr="009C54AE" w:rsidRDefault="00D70A78" w:rsidP="00D70A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70A78" w:rsidRPr="00D70A78" w:rsidRDefault="00D70A78" w:rsidP="00D70A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70A78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D70A7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929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64FC5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D70A7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E929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V-VI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45C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F52F4C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</w:t>
            </w:r>
            <w:r>
              <w:rPr>
                <w:color w:val="000000"/>
                <w:szCs w:val="24"/>
              </w:rPr>
              <w:lastRenderedPageBreak/>
              <w:t>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</w:t>
            </w:r>
            <w:r w:rsidR="00145CB0">
              <w:rPr>
                <w:b/>
              </w:rPr>
              <w:t>5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</w:t>
            </w:r>
            <w:r w:rsidR="00145CB0">
              <w:rPr>
                <w:b/>
              </w:rPr>
              <w:t>7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</w:t>
            </w:r>
            <w:r w:rsidR="00145CB0">
              <w:rPr>
                <w:b/>
              </w:rPr>
              <w:t>6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Aktywne uczestnictwo w seminariach; czynny udział w dyskusji; systematyczne i merytoryczne  przygotowywanie </w:t>
            </w:r>
            <w:r w:rsidRPr="00366076">
              <w:lastRenderedPageBreak/>
              <w:t>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lastRenderedPageBreak/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45CB0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237335">
              <w:rPr>
                <w:rFonts w:ascii="Corbel" w:hAnsi="Corbel"/>
                <w:sz w:val="24"/>
                <w:szCs w:val="24"/>
              </w:rPr>
              <w:t>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F52F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45CB0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9C54AE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728" w:rsidRDefault="00052728" w:rsidP="00C16ABF">
      <w:pPr>
        <w:spacing w:after="0" w:line="240" w:lineRule="auto"/>
      </w:pPr>
      <w:r>
        <w:separator/>
      </w:r>
    </w:p>
  </w:endnote>
  <w:endnote w:type="continuationSeparator" w:id="0">
    <w:p w:rsidR="00052728" w:rsidRDefault="000527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728" w:rsidRDefault="00052728" w:rsidP="00C16ABF">
      <w:pPr>
        <w:spacing w:after="0" w:line="240" w:lineRule="auto"/>
      </w:pPr>
      <w:r>
        <w:separator/>
      </w:r>
    </w:p>
  </w:footnote>
  <w:footnote w:type="continuationSeparator" w:id="0">
    <w:p w:rsidR="00052728" w:rsidRDefault="0005272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52728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0D38"/>
    <w:rsid w:val="000C3FF3"/>
    <w:rsid w:val="000D04B0"/>
    <w:rsid w:val="000E21D7"/>
    <w:rsid w:val="000F1C57"/>
    <w:rsid w:val="000F5615"/>
    <w:rsid w:val="00100A89"/>
    <w:rsid w:val="001018C2"/>
    <w:rsid w:val="00124BFF"/>
    <w:rsid w:val="0012560E"/>
    <w:rsid w:val="00127108"/>
    <w:rsid w:val="00134B13"/>
    <w:rsid w:val="00145CB0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4FDE"/>
    <w:rsid w:val="002A516D"/>
    <w:rsid w:val="002A671D"/>
    <w:rsid w:val="002B2400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228E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C62C3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55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1241"/>
    <w:rsid w:val="006620D9"/>
    <w:rsid w:val="006705A1"/>
    <w:rsid w:val="00671958"/>
    <w:rsid w:val="00672D0C"/>
    <w:rsid w:val="00675843"/>
    <w:rsid w:val="00693820"/>
    <w:rsid w:val="00696477"/>
    <w:rsid w:val="006A712F"/>
    <w:rsid w:val="006B0925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B4363"/>
    <w:rsid w:val="007C3299"/>
    <w:rsid w:val="007C3BCC"/>
    <w:rsid w:val="007C4546"/>
    <w:rsid w:val="007D6E56"/>
    <w:rsid w:val="007D7D31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B134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867D6"/>
    <w:rsid w:val="00997F14"/>
    <w:rsid w:val="009A78D9"/>
    <w:rsid w:val="009C1331"/>
    <w:rsid w:val="009C3E31"/>
    <w:rsid w:val="009C54AE"/>
    <w:rsid w:val="009C732F"/>
    <w:rsid w:val="009C788E"/>
    <w:rsid w:val="009E06A4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97538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0A78"/>
    <w:rsid w:val="00D74119"/>
    <w:rsid w:val="00D8075B"/>
    <w:rsid w:val="00D8678B"/>
    <w:rsid w:val="00D9466D"/>
    <w:rsid w:val="00DA0566"/>
    <w:rsid w:val="00DA2114"/>
    <w:rsid w:val="00DA2B06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29A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1B80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24A3-7E09-4D13-AE45-B2F8BB29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434</TotalTime>
  <Pages>1</Pages>
  <Words>1044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87</cp:revision>
  <cp:lastPrinted>2019-02-06T12:12:00Z</cp:lastPrinted>
  <dcterms:created xsi:type="dcterms:W3CDTF">2020-10-21T18:58:00Z</dcterms:created>
  <dcterms:modified xsi:type="dcterms:W3CDTF">2026-06-30T06:14:00Z</dcterms:modified>
</cp:coreProperties>
</file>